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776988" w14:textId="77777777" w:rsidR="00923433" w:rsidRDefault="00923433" w:rsidP="00923433">
      <w:pPr>
        <w:jc w:val="right"/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                                                                                Додаток № 6</w:t>
      </w:r>
    </w:p>
    <w:p w14:paraId="7B18609E" w14:textId="77777777" w:rsidR="00923433" w:rsidRDefault="00923433" w:rsidP="00923433">
      <w:pPr>
        <w:jc w:val="right"/>
        <w:rPr>
          <w:b/>
          <w:bCs/>
          <w:sz w:val="28"/>
        </w:rPr>
      </w:pPr>
      <w:r>
        <w:rPr>
          <w:b/>
          <w:bCs/>
          <w:sz w:val="28"/>
        </w:rPr>
        <w:t xml:space="preserve"> до рішення виконавчого комітету</w:t>
      </w:r>
    </w:p>
    <w:p w14:paraId="713F81E9" w14:textId="77777777" w:rsidR="00923433" w:rsidRDefault="00923433" w:rsidP="00923433">
      <w:pPr>
        <w:jc w:val="right"/>
        <w:rPr>
          <w:b/>
          <w:bCs/>
          <w:sz w:val="28"/>
        </w:rPr>
      </w:pPr>
      <w:r>
        <w:rPr>
          <w:b/>
          <w:bCs/>
          <w:sz w:val="28"/>
        </w:rPr>
        <w:t xml:space="preserve"> Дрогобицької міської ради</w:t>
      </w:r>
    </w:p>
    <w:p w14:paraId="2C67B2DE" w14:textId="51C81777" w:rsidR="00923433" w:rsidRDefault="00F627B7" w:rsidP="00F627B7">
      <w:pPr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                                                                    </w:t>
      </w:r>
      <w:r w:rsidR="00F23A84">
        <w:rPr>
          <w:b/>
          <w:bCs/>
          <w:sz w:val="28"/>
        </w:rPr>
        <w:t>в</w:t>
      </w:r>
      <w:r w:rsidR="00923433">
        <w:rPr>
          <w:b/>
          <w:bCs/>
          <w:sz w:val="28"/>
        </w:rPr>
        <w:t>ід</w:t>
      </w:r>
      <w:r w:rsidR="00F23A84">
        <w:rPr>
          <w:b/>
          <w:bCs/>
          <w:sz w:val="28"/>
        </w:rPr>
        <w:t>_____________№</w:t>
      </w:r>
      <w:r w:rsidR="00923433">
        <w:rPr>
          <w:b/>
          <w:bCs/>
          <w:sz w:val="28"/>
        </w:rPr>
        <w:t xml:space="preserve">  </w:t>
      </w:r>
    </w:p>
    <w:p w14:paraId="2145C5CB" w14:textId="77777777" w:rsidR="00923433" w:rsidRDefault="00923433" w:rsidP="00923433">
      <w:pPr>
        <w:jc w:val="right"/>
        <w:rPr>
          <w:b/>
          <w:bCs/>
          <w:sz w:val="28"/>
        </w:rPr>
      </w:pPr>
    </w:p>
    <w:p w14:paraId="0CC1B9BE" w14:textId="77777777" w:rsidR="00923433" w:rsidRDefault="00923433" w:rsidP="00923433">
      <w:pPr>
        <w:jc w:val="right"/>
        <w:rPr>
          <w:b/>
          <w:bCs/>
          <w:sz w:val="28"/>
        </w:rPr>
      </w:pPr>
    </w:p>
    <w:p w14:paraId="7EFF5BF3" w14:textId="77777777" w:rsidR="00923433" w:rsidRDefault="00923433" w:rsidP="00923433">
      <w:pPr>
        <w:jc w:val="center"/>
        <w:rPr>
          <w:b/>
          <w:bCs/>
          <w:sz w:val="28"/>
        </w:rPr>
      </w:pPr>
    </w:p>
    <w:p w14:paraId="257786BE" w14:textId="77777777" w:rsidR="00923433" w:rsidRDefault="00923433" w:rsidP="00923433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Перелік </w:t>
      </w:r>
    </w:p>
    <w:p w14:paraId="7578FE76" w14:textId="73F55C48" w:rsidR="00923433" w:rsidRDefault="00923433" w:rsidP="00923433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вулиць, </w:t>
      </w:r>
      <w:r w:rsidR="00F23A84">
        <w:rPr>
          <w:b/>
          <w:bCs/>
          <w:sz w:val="28"/>
        </w:rPr>
        <w:t xml:space="preserve">провулків, </w:t>
      </w:r>
      <w:r>
        <w:rPr>
          <w:b/>
          <w:bCs/>
          <w:sz w:val="28"/>
        </w:rPr>
        <w:t xml:space="preserve">що входять до </w:t>
      </w:r>
      <w:r w:rsidR="00F23A84">
        <w:rPr>
          <w:b/>
          <w:bCs/>
          <w:sz w:val="28"/>
        </w:rPr>
        <w:t>території обслуговування</w:t>
      </w:r>
    </w:p>
    <w:p w14:paraId="3DC6F419" w14:textId="77777777" w:rsidR="00923433" w:rsidRDefault="00923433" w:rsidP="00923433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Стебницької гімназії № 6 імені Героїв АТО</w:t>
      </w:r>
    </w:p>
    <w:p w14:paraId="148F270C" w14:textId="77777777" w:rsidR="00923433" w:rsidRDefault="00923433" w:rsidP="00923433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Дрогобицької міської ради Львівської області</w:t>
      </w:r>
    </w:p>
    <w:p w14:paraId="52D9A12B" w14:textId="77777777" w:rsidR="0066275B" w:rsidRPr="0066275B" w:rsidRDefault="0066275B" w:rsidP="0066275B">
      <w:pPr>
        <w:jc w:val="center"/>
        <w:rPr>
          <w:sz w:val="24"/>
        </w:rPr>
      </w:pPr>
    </w:p>
    <w:p w14:paraId="0208D61A" w14:textId="77777777" w:rsidR="0066275B" w:rsidRDefault="0066275B" w:rsidP="0066275B">
      <w:pPr>
        <w:jc w:val="center"/>
        <w:rPr>
          <w:b/>
          <w:i/>
          <w:sz w:val="32"/>
        </w:rPr>
      </w:pPr>
    </w:p>
    <w:p w14:paraId="280A5101" w14:textId="1E43410C" w:rsidR="00A909EF" w:rsidRDefault="00923433" w:rsidP="0092343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вул. М.Грушевського (буд. </w:t>
      </w:r>
      <w:r w:rsidR="00F23A84">
        <w:rPr>
          <w:sz w:val="28"/>
          <w:szCs w:val="28"/>
        </w:rPr>
        <w:t xml:space="preserve">№ </w:t>
      </w:r>
      <w:r w:rsidRPr="00923433">
        <w:rPr>
          <w:sz w:val="28"/>
          <w:szCs w:val="28"/>
        </w:rPr>
        <w:t>4,6,8,8а,10,12,14,14а,16,16а</w:t>
      </w:r>
      <w:r>
        <w:rPr>
          <w:sz w:val="28"/>
          <w:szCs w:val="28"/>
        </w:rPr>
        <w:t>)</w:t>
      </w:r>
    </w:p>
    <w:p w14:paraId="2ED257A0" w14:textId="452AB181" w:rsidR="00923433" w:rsidRDefault="00923433" w:rsidP="0092343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вул. С.Бандери</w:t>
      </w:r>
      <w:r w:rsidR="00F23A84">
        <w:rPr>
          <w:sz w:val="28"/>
          <w:szCs w:val="28"/>
        </w:rPr>
        <w:t xml:space="preserve"> (буд. № 6)</w:t>
      </w:r>
    </w:p>
    <w:p w14:paraId="567871CF" w14:textId="0BD5D612" w:rsidR="00923433" w:rsidRDefault="00923433" w:rsidP="0092343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вул. П.</w:t>
      </w:r>
      <w:r w:rsidR="00F23A84">
        <w:rPr>
          <w:sz w:val="28"/>
          <w:szCs w:val="28"/>
        </w:rPr>
        <w:t xml:space="preserve"> </w:t>
      </w:r>
      <w:r>
        <w:rPr>
          <w:sz w:val="28"/>
          <w:szCs w:val="28"/>
        </w:rPr>
        <w:t>Калнишевського</w:t>
      </w:r>
    </w:p>
    <w:p w14:paraId="65B3067C" w14:textId="6FB09372" w:rsidR="00923433" w:rsidRDefault="00923433" w:rsidP="0092343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вул. Січових Стрільців </w:t>
      </w:r>
    </w:p>
    <w:p w14:paraId="28CDDB9A" w14:textId="32878C50" w:rsidR="00F627B7" w:rsidRDefault="00F627B7" w:rsidP="0092343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вул. Солецька</w:t>
      </w:r>
    </w:p>
    <w:p w14:paraId="66E7D4A3" w14:textId="717D9FE3" w:rsidR="00F627B7" w:rsidRDefault="00F627B7" w:rsidP="0092343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вул. </w:t>
      </w:r>
      <w:r w:rsidR="00685765">
        <w:rPr>
          <w:sz w:val="28"/>
          <w:szCs w:val="28"/>
        </w:rPr>
        <w:t>Василя Цап»яка «Потапа»</w:t>
      </w:r>
    </w:p>
    <w:p w14:paraId="552CA050" w14:textId="210C4194" w:rsidR="00F627B7" w:rsidRDefault="00F627B7" w:rsidP="0092343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вул. Сонячна</w:t>
      </w:r>
    </w:p>
    <w:p w14:paraId="32FA28C6" w14:textId="6C052B4F" w:rsidR="00F627B7" w:rsidRPr="00923433" w:rsidRDefault="00F627B7" w:rsidP="0092343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 вул. Петрівська</w:t>
      </w:r>
    </w:p>
    <w:p w14:paraId="62A2F8E6" w14:textId="77777777" w:rsidR="00892B6C" w:rsidRDefault="00892B6C" w:rsidP="00892B6C">
      <w:pPr>
        <w:ind w:right="-982"/>
        <w:rPr>
          <w:b/>
          <w:sz w:val="28"/>
          <w:szCs w:val="28"/>
        </w:rPr>
      </w:pPr>
    </w:p>
    <w:p w14:paraId="510523D2" w14:textId="77777777" w:rsidR="00892B6C" w:rsidRDefault="00892B6C" w:rsidP="00892B6C">
      <w:pPr>
        <w:ind w:right="-982"/>
        <w:rPr>
          <w:b/>
          <w:sz w:val="28"/>
          <w:szCs w:val="28"/>
        </w:rPr>
      </w:pPr>
    </w:p>
    <w:p w14:paraId="162DE685" w14:textId="77777777" w:rsidR="00892B6C" w:rsidRDefault="00892B6C" w:rsidP="00892B6C">
      <w:pPr>
        <w:ind w:right="-982"/>
        <w:rPr>
          <w:b/>
          <w:sz w:val="28"/>
          <w:szCs w:val="28"/>
        </w:rPr>
      </w:pPr>
    </w:p>
    <w:p w14:paraId="3860E6C7" w14:textId="77777777" w:rsidR="00892B6C" w:rsidRDefault="00892B6C" w:rsidP="00892B6C">
      <w:pPr>
        <w:ind w:right="-982"/>
        <w:rPr>
          <w:b/>
          <w:sz w:val="28"/>
          <w:szCs w:val="28"/>
        </w:rPr>
      </w:pPr>
    </w:p>
    <w:p w14:paraId="3387A3DB" w14:textId="77777777" w:rsidR="00892B6C" w:rsidRDefault="00892B6C" w:rsidP="00892B6C">
      <w:pPr>
        <w:ind w:right="-982"/>
        <w:rPr>
          <w:b/>
          <w:sz w:val="28"/>
          <w:szCs w:val="28"/>
        </w:rPr>
      </w:pPr>
    </w:p>
    <w:p w14:paraId="41F5D01E" w14:textId="77777777" w:rsidR="00CC6CA2" w:rsidRDefault="00CC6CA2" w:rsidP="00CC6CA2">
      <w:pPr>
        <w:ind w:right="-982"/>
        <w:rPr>
          <w:b/>
          <w:sz w:val="28"/>
          <w:szCs w:val="28"/>
        </w:rPr>
      </w:pPr>
      <w:r>
        <w:rPr>
          <w:b/>
          <w:sz w:val="28"/>
          <w:szCs w:val="28"/>
        </w:rPr>
        <w:t>Керуючий справами виконкому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Віталій ВОВКІВ</w:t>
      </w:r>
      <w:bookmarkStart w:id="0" w:name="_GoBack"/>
      <w:bookmarkEnd w:id="0"/>
    </w:p>
    <w:sectPr w:rsidR="00CC6CA2" w:rsidSect="00923433">
      <w:pgSz w:w="11906" w:h="16838"/>
      <w:pgMar w:top="426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E8234D" w14:textId="77777777" w:rsidR="00E946F5" w:rsidRDefault="00E946F5" w:rsidP="00650F02">
      <w:r>
        <w:separator/>
      </w:r>
    </w:p>
  </w:endnote>
  <w:endnote w:type="continuationSeparator" w:id="0">
    <w:p w14:paraId="604DAC55" w14:textId="77777777" w:rsidR="00E946F5" w:rsidRDefault="00E946F5" w:rsidP="00650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5C083F" w14:textId="77777777" w:rsidR="00E946F5" w:rsidRDefault="00E946F5" w:rsidP="00650F02">
      <w:r>
        <w:separator/>
      </w:r>
    </w:p>
  </w:footnote>
  <w:footnote w:type="continuationSeparator" w:id="0">
    <w:p w14:paraId="7A9DF640" w14:textId="77777777" w:rsidR="00E946F5" w:rsidRDefault="00E946F5" w:rsidP="00650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A337D"/>
    <w:multiLevelType w:val="hybridMultilevel"/>
    <w:tmpl w:val="504C09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314C1"/>
    <w:multiLevelType w:val="hybridMultilevel"/>
    <w:tmpl w:val="A3545816"/>
    <w:lvl w:ilvl="0" w:tplc="A942E2A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C7C7565"/>
    <w:multiLevelType w:val="hybridMultilevel"/>
    <w:tmpl w:val="7DD4BC0C"/>
    <w:lvl w:ilvl="0" w:tplc="8A2AE5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F744949"/>
    <w:multiLevelType w:val="multilevel"/>
    <w:tmpl w:val="64266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5910D0"/>
    <w:multiLevelType w:val="hybridMultilevel"/>
    <w:tmpl w:val="F252C3FC"/>
    <w:lvl w:ilvl="0" w:tplc="5406EED4">
      <w:numFmt w:val="bullet"/>
      <w:lvlText w:val="-"/>
      <w:lvlJc w:val="left"/>
      <w:pPr>
        <w:ind w:left="1068" w:hanging="360"/>
      </w:pPr>
      <w:rPr>
        <w:rFonts w:ascii="Cambria" w:eastAsia="Times New Roman" w:hAnsi="Cambria" w:cs="Arial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6AA46F0"/>
    <w:multiLevelType w:val="hybridMultilevel"/>
    <w:tmpl w:val="56BAA9DC"/>
    <w:lvl w:ilvl="0" w:tplc="8D9617EE">
      <w:start w:val="1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C3D233D"/>
    <w:multiLevelType w:val="hybridMultilevel"/>
    <w:tmpl w:val="6C325D42"/>
    <w:lvl w:ilvl="0" w:tplc="A558B81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2222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FEA"/>
    <w:rsid w:val="0000291B"/>
    <w:rsid w:val="000058BB"/>
    <w:rsid w:val="0001350C"/>
    <w:rsid w:val="0002511F"/>
    <w:rsid w:val="00054933"/>
    <w:rsid w:val="00055271"/>
    <w:rsid w:val="0005782D"/>
    <w:rsid w:val="0006180B"/>
    <w:rsid w:val="00080E7F"/>
    <w:rsid w:val="0008493C"/>
    <w:rsid w:val="0009023D"/>
    <w:rsid w:val="00095CCF"/>
    <w:rsid w:val="000A583A"/>
    <w:rsid w:val="000A7B7C"/>
    <w:rsid w:val="000B5ADC"/>
    <w:rsid w:val="000B7C6F"/>
    <w:rsid w:val="000F3CF8"/>
    <w:rsid w:val="00105CC1"/>
    <w:rsid w:val="00121965"/>
    <w:rsid w:val="001279C9"/>
    <w:rsid w:val="00133DAF"/>
    <w:rsid w:val="0013537E"/>
    <w:rsid w:val="00146DCC"/>
    <w:rsid w:val="001677FA"/>
    <w:rsid w:val="00182C62"/>
    <w:rsid w:val="00187D2A"/>
    <w:rsid w:val="00190408"/>
    <w:rsid w:val="00190899"/>
    <w:rsid w:val="00195AD4"/>
    <w:rsid w:val="001B0431"/>
    <w:rsid w:val="001F0FE9"/>
    <w:rsid w:val="00212B8C"/>
    <w:rsid w:val="0022225D"/>
    <w:rsid w:val="00225B1C"/>
    <w:rsid w:val="00226D05"/>
    <w:rsid w:val="00230FA4"/>
    <w:rsid w:val="00231F18"/>
    <w:rsid w:val="002338D7"/>
    <w:rsid w:val="00270D08"/>
    <w:rsid w:val="00281CAE"/>
    <w:rsid w:val="002A2DB7"/>
    <w:rsid w:val="002B2405"/>
    <w:rsid w:val="002C02CA"/>
    <w:rsid w:val="002D3EC7"/>
    <w:rsid w:val="002E4857"/>
    <w:rsid w:val="002E6E34"/>
    <w:rsid w:val="002F4F98"/>
    <w:rsid w:val="002F78FB"/>
    <w:rsid w:val="0035140A"/>
    <w:rsid w:val="00352E24"/>
    <w:rsid w:val="00373970"/>
    <w:rsid w:val="00375707"/>
    <w:rsid w:val="0038140F"/>
    <w:rsid w:val="003B00DF"/>
    <w:rsid w:val="003B0FC0"/>
    <w:rsid w:val="003C1F5A"/>
    <w:rsid w:val="003C235C"/>
    <w:rsid w:val="003C6497"/>
    <w:rsid w:val="003C6B8E"/>
    <w:rsid w:val="003E741D"/>
    <w:rsid w:val="00405A75"/>
    <w:rsid w:val="004135F2"/>
    <w:rsid w:val="004347C2"/>
    <w:rsid w:val="00435AA8"/>
    <w:rsid w:val="00437352"/>
    <w:rsid w:val="00440A67"/>
    <w:rsid w:val="00441840"/>
    <w:rsid w:val="00442770"/>
    <w:rsid w:val="004507FE"/>
    <w:rsid w:val="00461C02"/>
    <w:rsid w:val="004674A5"/>
    <w:rsid w:val="004675F4"/>
    <w:rsid w:val="00480880"/>
    <w:rsid w:val="00493729"/>
    <w:rsid w:val="004A2AE0"/>
    <w:rsid w:val="004B4667"/>
    <w:rsid w:val="004C12C9"/>
    <w:rsid w:val="004C4991"/>
    <w:rsid w:val="004D1EEF"/>
    <w:rsid w:val="004D7C05"/>
    <w:rsid w:val="004F1F9F"/>
    <w:rsid w:val="004F20A5"/>
    <w:rsid w:val="004F2E82"/>
    <w:rsid w:val="00503249"/>
    <w:rsid w:val="00511693"/>
    <w:rsid w:val="005166C2"/>
    <w:rsid w:val="00520A8E"/>
    <w:rsid w:val="00521B19"/>
    <w:rsid w:val="00534E81"/>
    <w:rsid w:val="005415AD"/>
    <w:rsid w:val="00545233"/>
    <w:rsid w:val="00560315"/>
    <w:rsid w:val="00571C9B"/>
    <w:rsid w:val="00586263"/>
    <w:rsid w:val="005C4544"/>
    <w:rsid w:val="005D34C9"/>
    <w:rsid w:val="005D4754"/>
    <w:rsid w:val="005D50E3"/>
    <w:rsid w:val="005D74AA"/>
    <w:rsid w:val="005E0D0D"/>
    <w:rsid w:val="005E149C"/>
    <w:rsid w:val="005E1B3B"/>
    <w:rsid w:val="005E1FEA"/>
    <w:rsid w:val="00610D29"/>
    <w:rsid w:val="00613E5D"/>
    <w:rsid w:val="00635A21"/>
    <w:rsid w:val="00645D35"/>
    <w:rsid w:val="00650F02"/>
    <w:rsid w:val="0066275B"/>
    <w:rsid w:val="00677FDF"/>
    <w:rsid w:val="00684A84"/>
    <w:rsid w:val="00685765"/>
    <w:rsid w:val="0069037F"/>
    <w:rsid w:val="00691F24"/>
    <w:rsid w:val="00695519"/>
    <w:rsid w:val="00696DD5"/>
    <w:rsid w:val="006B1D3C"/>
    <w:rsid w:val="006B7B23"/>
    <w:rsid w:val="006C0367"/>
    <w:rsid w:val="006C5427"/>
    <w:rsid w:val="006C6B8B"/>
    <w:rsid w:val="006E0B75"/>
    <w:rsid w:val="006E78EA"/>
    <w:rsid w:val="007022DB"/>
    <w:rsid w:val="007052ED"/>
    <w:rsid w:val="00720AFC"/>
    <w:rsid w:val="0072434A"/>
    <w:rsid w:val="00735A6B"/>
    <w:rsid w:val="00743D0E"/>
    <w:rsid w:val="00745717"/>
    <w:rsid w:val="007509C4"/>
    <w:rsid w:val="007548D1"/>
    <w:rsid w:val="00764CC5"/>
    <w:rsid w:val="00775476"/>
    <w:rsid w:val="00784EA4"/>
    <w:rsid w:val="0078633A"/>
    <w:rsid w:val="007A4A15"/>
    <w:rsid w:val="007A68E2"/>
    <w:rsid w:val="007C0121"/>
    <w:rsid w:val="0080790F"/>
    <w:rsid w:val="0081577F"/>
    <w:rsid w:val="0081676B"/>
    <w:rsid w:val="00834A20"/>
    <w:rsid w:val="008352AB"/>
    <w:rsid w:val="00836D40"/>
    <w:rsid w:val="00843BF7"/>
    <w:rsid w:val="0085471F"/>
    <w:rsid w:val="008610FF"/>
    <w:rsid w:val="008671D9"/>
    <w:rsid w:val="008748ED"/>
    <w:rsid w:val="00884402"/>
    <w:rsid w:val="00892B6C"/>
    <w:rsid w:val="00895393"/>
    <w:rsid w:val="008A0061"/>
    <w:rsid w:val="008C0BAD"/>
    <w:rsid w:val="008C5F3E"/>
    <w:rsid w:val="008D44D5"/>
    <w:rsid w:val="008F1510"/>
    <w:rsid w:val="009023FB"/>
    <w:rsid w:val="009036F0"/>
    <w:rsid w:val="00907B56"/>
    <w:rsid w:val="00912813"/>
    <w:rsid w:val="00923433"/>
    <w:rsid w:val="009238FA"/>
    <w:rsid w:val="0094377D"/>
    <w:rsid w:val="00947092"/>
    <w:rsid w:val="00951BC0"/>
    <w:rsid w:val="00954C80"/>
    <w:rsid w:val="0096643E"/>
    <w:rsid w:val="00974C03"/>
    <w:rsid w:val="00992F94"/>
    <w:rsid w:val="009A0067"/>
    <w:rsid w:val="009A4155"/>
    <w:rsid w:val="009A573A"/>
    <w:rsid w:val="009B76B3"/>
    <w:rsid w:val="009B7D89"/>
    <w:rsid w:val="009C5054"/>
    <w:rsid w:val="009C5643"/>
    <w:rsid w:val="009C5A06"/>
    <w:rsid w:val="009D337E"/>
    <w:rsid w:val="009D5BF6"/>
    <w:rsid w:val="009D7B39"/>
    <w:rsid w:val="009E533A"/>
    <w:rsid w:val="00A12C4A"/>
    <w:rsid w:val="00A12D45"/>
    <w:rsid w:val="00A15791"/>
    <w:rsid w:val="00A1584F"/>
    <w:rsid w:val="00A211F0"/>
    <w:rsid w:val="00A37275"/>
    <w:rsid w:val="00A44D44"/>
    <w:rsid w:val="00A47676"/>
    <w:rsid w:val="00A50E65"/>
    <w:rsid w:val="00A55296"/>
    <w:rsid w:val="00A60AC9"/>
    <w:rsid w:val="00A66019"/>
    <w:rsid w:val="00A908AE"/>
    <w:rsid w:val="00A909EF"/>
    <w:rsid w:val="00A94515"/>
    <w:rsid w:val="00A96C1B"/>
    <w:rsid w:val="00AB6CF6"/>
    <w:rsid w:val="00AC223D"/>
    <w:rsid w:val="00AC3FD9"/>
    <w:rsid w:val="00AD4B83"/>
    <w:rsid w:val="00AD62B2"/>
    <w:rsid w:val="00AD78C4"/>
    <w:rsid w:val="00AE228E"/>
    <w:rsid w:val="00AE4C6D"/>
    <w:rsid w:val="00AF6BE4"/>
    <w:rsid w:val="00B115B0"/>
    <w:rsid w:val="00B15E72"/>
    <w:rsid w:val="00B1668D"/>
    <w:rsid w:val="00B2534A"/>
    <w:rsid w:val="00B42D53"/>
    <w:rsid w:val="00B6600F"/>
    <w:rsid w:val="00B703AF"/>
    <w:rsid w:val="00B70E4C"/>
    <w:rsid w:val="00B716F4"/>
    <w:rsid w:val="00B808F0"/>
    <w:rsid w:val="00B870B0"/>
    <w:rsid w:val="00B9381F"/>
    <w:rsid w:val="00B95AFC"/>
    <w:rsid w:val="00BB607A"/>
    <w:rsid w:val="00BC09C5"/>
    <w:rsid w:val="00BD0417"/>
    <w:rsid w:val="00BD28BF"/>
    <w:rsid w:val="00BD70C7"/>
    <w:rsid w:val="00BF690C"/>
    <w:rsid w:val="00C10A53"/>
    <w:rsid w:val="00C3118F"/>
    <w:rsid w:val="00C35493"/>
    <w:rsid w:val="00C37727"/>
    <w:rsid w:val="00C478E0"/>
    <w:rsid w:val="00C703DB"/>
    <w:rsid w:val="00C71E72"/>
    <w:rsid w:val="00C720DD"/>
    <w:rsid w:val="00C76B20"/>
    <w:rsid w:val="00C76EBB"/>
    <w:rsid w:val="00C830D2"/>
    <w:rsid w:val="00C92519"/>
    <w:rsid w:val="00CA6DC9"/>
    <w:rsid w:val="00CB6228"/>
    <w:rsid w:val="00CB6AAC"/>
    <w:rsid w:val="00CB7935"/>
    <w:rsid w:val="00CC6736"/>
    <w:rsid w:val="00CC6CA2"/>
    <w:rsid w:val="00CD172C"/>
    <w:rsid w:val="00CD2C99"/>
    <w:rsid w:val="00CD6604"/>
    <w:rsid w:val="00CD67B1"/>
    <w:rsid w:val="00CD7761"/>
    <w:rsid w:val="00CF75B4"/>
    <w:rsid w:val="00D16E83"/>
    <w:rsid w:val="00D24EE0"/>
    <w:rsid w:val="00D253E9"/>
    <w:rsid w:val="00D43E44"/>
    <w:rsid w:val="00D611FD"/>
    <w:rsid w:val="00D62ACB"/>
    <w:rsid w:val="00D63CCC"/>
    <w:rsid w:val="00D67352"/>
    <w:rsid w:val="00D72F3B"/>
    <w:rsid w:val="00D9567D"/>
    <w:rsid w:val="00DA0819"/>
    <w:rsid w:val="00DB2A67"/>
    <w:rsid w:val="00DD1A76"/>
    <w:rsid w:val="00DE1984"/>
    <w:rsid w:val="00DE1B21"/>
    <w:rsid w:val="00E03926"/>
    <w:rsid w:val="00E106E5"/>
    <w:rsid w:val="00E45F28"/>
    <w:rsid w:val="00E66184"/>
    <w:rsid w:val="00E73A9A"/>
    <w:rsid w:val="00E83D8E"/>
    <w:rsid w:val="00E8607A"/>
    <w:rsid w:val="00E908BF"/>
    <w:rsid w:val="00E946F5"/>
    <w:rsid w:val="00EA3C8F"/>
    <w:rsid w:val="00EA3D63"/>
    <w:rsid w:val="00EB3E6D"/>
    <w:rsid w:val="00ED0D3B"/>
    <w:rsid w:val="00ED1742"/>
    <w:rsid w:val="00EF5F61"/>
    <w:rsid w:val="00F005CD"/>
    <w:rsid w:val="00F0218F"/>
    <w:rsid w:val="00F039C6"/>
    <w:rsid w:val="00F23A84"/>
    <w:rsid w:val="00F27053"/>
    <w:rsid w:val="00F31312"/>
    <w:rsid w:val="00F343F4"/>
    <w:rsid w:val="00F359AA"/>
    <w:rsid w:val="00F4159A"/>
    <w:rsid w:val="00F4350A"/>
    <w:rsid w:val="00F44A82"/>
    <w:rsid w:val="00F4523D"/>
    <w:rsid w:val="00F476CD"/>
    <w:rsid w:val="00F511FE"/>
    <w:rsid w:val="00F616C1"/>
    <w:rsid w:val="00F627B7"/>
    <w:rsid w:val="00F70990"/>
    <w:rsid w:val="00F91139"/>
    <w:rsid w:val="00FA2252"/>
    <w:rsid w:val="00FB074C"/>
    <w:rsid w:val="00FC0F21"/>
    <w:rsid w:val="00FD2FE0"/>
    <w:rsid w:val="00FD36F6"/>
    <w:rsid w:val="00FE2602"/>
    <w:rsid w:val="00FF081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6EB5E6"/>
  <w15:docId w15:val="{74AFC9F1-7E44-4C56-A9F4-F488B9CD2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D08"/>
    <w:pPr>
      <w:widowControl w:val="0"/>
    </w:pPr>
    <w:rPr>
      <w:lang w:val="uk-UA"/>
    </w:rPr>
  </w:style>
  <w:style w:type="paragraph" w:styleId="1">
    <w:name w:val="heading 1"/>
    <w:basedOn w:val="a"/>
    <w:next w:val="a"/>
    <w:qFormat/>
    <w:rsid w:val="00270D0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677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qFormat/>
    <w:rsid w:val="00270D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qFormat/>
    <w:rsid w:val="00270D08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270D08"/>
    <w:pPr>
      <w:keepNext/>
      <w:widowControl/>
      <w:spacing w:before="60" w:after="60"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70D08"/>
    <w:pPr>
      <w:spacing w:after="120"/>
    </w:pPr>
  </w:style>
  <w:style w:type="paragraph" w:styleId="a4">
    <w:name w:val="Balloon Text"/>
    <w:basedOn w:val="a"/>
    <w:link w:val="a5"/>
    <w:rsid w:val="00231F18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rsid w:val="00231F18"/>
    <w:rPr>
      <w:rFonts w:ascii="Tahoma" w:hAnsi="Tahoma" w:cs="Tahoma"/>
      <w:sz w:val="16"/>
      <w:szCs w:val="16"/>
      <w:lang w:val="uk-UA"/>
    </w:rPr>
  </w:style>
  <w:style w:type="character" w:styleId="a6">
    <w:name w:val="Hyperlink"/>
    <w:basedOn w:val="a0"/>
    <w:rsid w:val="00231F18"/>
    <w:rPr>
      <w:color w:val="0000FF"/>
      <w:u w:val="single"/>
    </w:rPr>
  </w:style>
  <w:style w:type="paragraph" w:customStyle="1" w:styleId="10">
    <w:name w:val="Знак Знак1 Знак Знак Знак Знак Знак Знак"/>
    <w:basedOn w:val="a"/>
    <w:rsid w:val="00231F18"/>
    <w:pPr>
      <w:widowControl/>
    </w:pPr>
    <w:rPr>
      <w:rFonts w:ascii="Verdana" w:hAnsi="Verdana" w:cs="Verdana"/>
      <w:lang w:val="en-US" w:eastAsia="en-US"/>
    </w:rPr>
  </w:style>
  <w:style w:type="paragraph" w:styleId="21">
    <w:name w:val="Body Text Indent 2"/>
    <w:basedOn w:val="a"/>
    <w:link w:val="22"/>
    <w:semiHidden/>
    <w:unhideWhenUsed/>
    <w:rsid w:val="00EB3E6D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semiHidden/>
    <w:rsid w:val="00EB3E6D"/>
    <w:rPr>
      <w:lang w:val="uk-UA"/>
    </w:rPr>
  </w:style>
  <w:style w:type="paragraph" w:styleId="a7">
    <w:name w:val="header"/>
    <w:basedOn w:val="a"/>
    <w:link w:val="a8"/>
    <w:unhideWhenUsed/>
    <w:rsid w:val="00650F02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rsid w:val="00650F02"/>
    <w:rPr>
      <w:lang w:val="uk-UA"/>
    </w:rPr>
  </w:style>
  <w:style w:type="paragraph" w:styleId="a9">
    <w:name w:val="footer"/>
    <w:basedOn w:val="a"/>
    <w:link w:val="aa"/>
    <w:unhideWhenUsed/>
    <w:rsid w:val="00650F02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rsid w:val="00650F02"/>
    <w:rPr>
      <w:lang w:val="uk-UA"/>
    </w:rPr>
  </w:style>
  <w:style w:type="table" w:styleId="ab">
    <w:name w:val="Table Grid"/>
    <w:basedOn w:val="a1"/>
    <w:rsid w:val="002F4F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8D44D5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Normal (Web)"/>
    <w:basedOn w:val="a"/>
    <w:uiPriority w:val="99"/>
    <w:unhideWhenUsed/>
    <w:rsid w:val="005415AD"/>
    <w:pPr>
      <w:widowControl/>
      <w:spacing w:before="100" w:beforeAutospacing="1" w:after="100" w:afterAutospacing="1"/>
    </w:pPr>
    <w:rPr>
      <w:sz w:val="24"/>
      <w:szCs w:val="24"/>
      <w:lang w:eastAsia="uk-UA"/>
    </w:rPr>
  </w:style>
  <w:style w:type="character" w:styleId="ae">
    <w:name w:val="Strong"/>
    <w:basedOn w:val="a0"/>
    <w:uiPriority w:val="22"/>
    <w:qFormat/>
    <w:rsid w:val="005415AD"/>
    <w:rPr>
      <w:b/>
      <w:bCs/>
    </w:rPr>
  </w:style>
  <w:style w:type="paragraph" w:customStyle="1" w:styleId="rvps2">
    <w:name w:val="rvps2"/>
    <w:basedOn w:val="a"/>
    <w:rsid w:val="009036F0"/>
    <w:pPr>
      <w:widowControl/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20">
    <w:name w:val="Заголовок 2 Знак"/>
    <w:basedOn w:val="a0"/>
    <w:link w:val="2"/>
    <w:semiHidden/>
    <w:rsid w:val="001677F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vruk\Desktop\!!!!!!!!!!!!%20&#1064;&#1040;&#1041;&#1051;&#1054;&#1053;&#1048;%20&#1083;&#1080;&#1089;&#1090;&#1110;&#1074;%20&#1090;&#1072;%20&#1085;&#1072;&#1082;&#1072;&#1079;&#1110;&#1074;\&#1053;&#1072;&#1082;&#1072;&#1079;_2019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F6ADF-9923-41AC-A665-A5193B7C0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Наказ_2019</Template>
  <TotalTime>12</TotalTime>
  <Pages>1</Pages>
  <Words>460</Words>
  <Characters>263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guon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savruk</dc:creator>
  <cp:lastModifiedBy>Користувач</cp:lastModifiedBy>
  <cp:revision>8</cp:revision>
  <cp:lastPrinted>2025-09-09T14:47:00Z</cp:lastPrinted>
  <dcterms:created xsi:type="dcterms:W3CDTF">2024-10-25T07:05:00Z</dcterms:created>
  <dcterms:modified xsi:type="dcterms:W3CDTF">2025-09-11T13:42:00Z</dcterms:modified>
</cp:coreProperties>
</file>